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B329EF">
        <w:trPr>
          <w:jc w:val="center"/>
        </w:trPr>
        <w:tc>
          <w:tcPr>
            <w:tcW w:w="9570" w:type="dxa"/>
            <w:gridSpan w:val="2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B329EF">
        <w:trPr>
          <w:jc w:val="center"/>
        </w:trPr>
        <w:tc>
          <w:tcPr>
            <w:tcW w:w="9570" w:type="dxa"/>
            <w:gridSpan w:val="2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B329EF">
        <w:trPr>
          <w:jc w:val="center"/>
        </w:trPr>
        <w:tc>
          <w:tcPr>
            <w:tcW w:w="9570" w:type="dxa"/>
            <w:gridSpan w:val="2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5-го созыва</w:t>
            </w:r>
          </w:p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29EF">
        <w:trPr>
          <w:jc w:val="center"/>
        </w:trPr>
        <w:tc>
          <w:tcPr>
            <w:tcW w:w="9570" w:type="dxa"/>
            <w:gridSpan w:val="2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B329EF">
        <w:trPr>
          <w:jc w:val="center"/>
        </w:trPr>
        <w:tc>
          <w:tcPr>
            <w:tcW w:w="9570" w:type="dxa"/>
            <w:gridSpan w:val="2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9EF">
        <w:trPr>
          <w:trHeight w:val="337"/>
          <w:jc w:val="center"/>
        </w:trPr>
        <w:tc>
          <w:tcPr>
            <w:tcW w:w="4785" w:type="dxa"/>
          </w:tcPr>
          <w:p w:rsidR="00B329EF" w:rsidRDefault="00B329EF" w:rsidP="00B35FB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07.04.2017 года</w:t>
            </w:r>
          </w:p>
        </w:tc>
        <w:tc>
          <w:tcPr>
            <w:tcW w:w="4785" w:type="dxa"/>
          </w:tcPr>
          <w:p w:rsidR="00B329EF" w:rsidRDefault="00B329EF" w:rsidP="0024475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21-2</w:t>
            </w:r>
          </w:p>
        </w:tc>
      </w:tr>
    </w:tbl>
    <w:p w:rsidR="00B329EF" w:rsidRDefault="00B329EF" w:rsidP="00162FF7"/>
    <w:p w:rsidR="00B329EF" w:rsidRDefault="00B329EF" w:rsidP="00923A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7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назначении </w:t>
      </w:r>
      <w:r w:rsidRPr="008A3279">
        <w:rPr>
          <w:rFonts w:ascii="Times New Roman" w:hAnsi="Times New Roman" w:cs="Times New Roman"/>
          <w:b/>
          <w:bCs/>
          <w:sz w:val="28"/>
          <w:szCs w:val="28"/>
        </w:rPr>
        <w:t xml:space="preserve"> публичны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8A3279">
        <w:rPr>
          <w:rFonts w:ascii="Times New Roman" w:hAnsi="Times New Roman" w:cs="Times New Roman"/>
          <w:b/>
          <w:bCs/>
          <w:sz w:val="28"/>
          <w:szCs w:val="28"/>
        </w:rPr>
        <w:t xml:space="preserve"> слушани</w:t>
      </w:r>
      <w:r>
        <w:rPr>
          <w:rFonts w:ascii="Times New Roman" w:hAnsi="Times New Roman" w:cs="Times New Roman"/>
          <w:b/>
          <w:bCs/>
          <w:sz w:val="28"/>
          <w:szCs w:val="28"/>
        </w:rPr>
        <w:t>й по обсуждению</w:t>
      </w:r>
      <w:r w:rsidRPr="008A32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проекта решения Собрания депутатов муниципального образования рабочий посёлок Волово Воловского района «Об  исполнении бюджета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рабочий посёлок Волово Воловского района за 2016 год»</w:t>
      </w:r>
    </w:p>
    <w:p w:rsidR="00B329EF" w:rsidRDefault="00B329EF" w:rsidP="00923A97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29EF" w:rsidRDefault="00B329EF" w:rsidP="00923A97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29EF" w:rsidRPr="001656C6" w:rsidRDefault="00B329EF" w:rsidP="00165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656C6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</w:t>
      </w:r>
      <w:r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Pr="001656C6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 местного самоуправления в Российской Федерации», решением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1656C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рабочий посёлок Волово</w:t>
      </w:r>
      <w:r w:rsidRPr="00165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Воловского</w:t>
      </w:r>
      <w:r w:rsidRPr="001656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6C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30.12.2013 №5-4 </w:t>
      </w:r>
      <w:r w:rsidRPr="001656C6">
        <w:rPr>
          <w:rFonts w:ascii="Times New Roman" w:hAnsi="Times New Roman" w:cs="Times New Roman"/>
          <w:sz w:val="28"/>
          <w:szCs w:val="28"/>
        </w:rPr>
        <w:t>«Об утверждении Положения о бюджетном процессе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рабочий посёлок Волово</w:t>
      </w:r>
      <w:r w:rsidRPr="00165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Воловского района</w:t>
      </w:r>
      <w:r w:rsidRPr="001656C6">
        <w:rPr>
          <w:rFonts w:ascii="Times New Roman" w:hAnsi="Times New Roman" w:cs="Times New Roman"/>
          <w:sz w:val="28"/>
          <w:szCs w:val="28"/>
        </w:rPr>
        <w:t xml:space="preserve">»,  на основании 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r w:rsidRPr="001656C6">
        <w:rPr>
          <w:rFonts w:ascii="Times New Roman" w:hAnsi="Times New Roman" w:cs="Times New Roman"/>
          <w:sz w:val="28"/>
          <w:szCs w:val="28"/>
        </w:rPr>
        <w:t>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56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6C6">
        <w:rPr>
          <w:rFonts w:ascii="Times New Roman" w:hAnsi="Times New Roman" w:cs="Times New Roman"/>
          <w:sz w:val="28"/>
          <w:szCs w:val="28"/>
        </w:rPr>
        <w:t xml:space="preserve">, Собрание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Pr="001656C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r w:rsidRPr="001656C6">
        <w:rPr>
          <w:rFonts w:ascii="Times New Roman" w:hAnsi="Times New Roman" w:cs="Times New Roman"/>
          <w:sz w:val="28"/>
          <w:szCs w:val="28"/>
        </w:rPr>
        <w:t>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56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6C6">
        <w:rPr>
          <w:rFonts w:ascii="Times New Roman" w:hAnsi="Times New Roman" w:cs="Times New Roman"/>
          <w:sz w:val="28"/>
          <w:szCs w:val="28"/>
        </w:rPr>
        <w:t xml:space="preserve"> РЕШИЛО:</w:t>
      </w:r>
    </w:p>
    <w:p w:rsidR="00B329EF" w:rsidRDefault="00B329EF" w:rsidP="00890124">
      <w:pPr>
        <w:pStyle w:val="ListParagraph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1.Обсудить на публичных слушаниях</w:t>
      </w:r>
      <w:r w:rsidRPr="008A3279">
        <w:rPr>
          <w:rFonts w:ascii="Times New Roman" w:hAnsi="Times New Roman" w:cs="Times New Roman"/>
          <w:sz w:val="28"/>
          <w:szCs w:val="28"/>
        </w:rPr>
        <w:t xml:space="preserve">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Собрания депутатов муниципального образования рабочий посёлок Волово Воловского района «Об  исполнении бюджета муниципального образования рабочий посёлок Волово Воловского района за 2016 год» (приложение).</w:t>
      </w:r>
    </w:p>
    <w:p w:rsidR="00B329EF" w:rsidRDefault="00B329EF" w:rsidP="00890124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8A3279">
        <w:rPr>
          <w:rFonts w:ascii="Times New Roman" w:hAnsi="Times New Roman" w:cs="Times New Roman"/>
          <w:sz w:val="28"/>
          <w:szCs w:val="28"/>
        </w:rPr>
        <w:t xml:space="preserve">.Назначить проведение публичных слушаний по </w:t>
      </w:r>
      <w:r>
        <w:rPr>
          <w:rFonts w:ascii="Times New Roman" w:hAnsi="Times New Roman" w:cs="Times New Roman"/>
          <w:sz w:val="28"/>
          <w:szCs w:val="28"/>
        </w:rPr>
        <w:t xml:space="preserve">обсуждению </w:t>
      </w:r>
      <w:r w:rsidRPr="008A3279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3279">
        <w:rPr>
          <w:rFonts w:ascii="Times New Roman" w:hAnsi="Times New Roman" w:cs="Times New Roman"/>
          <w:sz w:val="28"/>
          <w:szCs w:val="28"/>
        </w:rPr>
        <w:t xml:space="preserve"> решения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муниципального образования рабочий посёлок Волово Воловского района «Об  исполнении бюджета муниципального образования рабочий посёлок Волово Воловского района за 2016 год»  на   </w:t>
      </w:r>
      <w:r w:rsidRPr="001D076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2.00</w:t>
      </w:r>
      <w:r w:rsidRPr="001D076E">
        <w:rPr>
          <w:rFonts w:ascii="Times New Roman" w:hAnsi="Times New Roman" w:cs="Times New Roman"/>
          <w:sz w:val="28"/>
          <w:szCs w:val="28"/>
        </w:rPr>
        <w:t xml:space="preserve">  </w:t>
      </w:r>
      <w:r w:rsidRPr="001A26EA">
        <w:rPr>
          <w:rFonts w:ascii="Times New Roman" w:hAnsi="Times New Roman" w:cs="Times New Roman"/>
          <w:sz w:val="28"/>
          <w:szCs w:val="28"/>
        </w:rPr>
        <w:t>часов   12  мая  2017</w:t>
      </w:r>
      <w:r>
        <w:rPr>
          <w:rFonts w:ascii="Times New Roman" w:hAnsi="Times New Roman" w:cs="Times New Roman"/>
          <w:sz w:val="28"/>
          <w:szCs w:val="28"/>
        </w:rPr>
        <w:t xml:space="preserve"> года в здании администрации муниципального образования Воловский район (зал заседаний), расположенном по адресу: Тульская область, Воловский район, п. Волово, ул Ленина, д.48.</w:t>
      </w:r>
    </w:p>
    <w:p w:rsidR="00B329EF" w:rsidRPr="008A3279" w:rsidRDefault="00B329EF" w:rsidP="00FF05BC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Pr="008A3279">
        <w:rPr>
          <w:rFonts w:ascii="Times New Roman" w:hAnsi="Times New Roman" w:cs="Times New Roman"/>
          <w:sz w:val="28"/>
          <w:szCs w:val="28"/>
        </w:rPr>
        <w:t xml:space="preserve">Создать 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8A3279">
        <w:rPr>
          <w:rFonts w:ascii="Times New Roman" w:hAnsi="Times New Roman" w:cs="Times New Roman"/>
          <w:sz w:val="28"/>
          <w:szCs w:val="28"/>
        </w:rPr>
        <w:t xml:space="preserve"> по подготовке и проведению</w:t>
      </w:r>
      <w:r>
        <w:rPr>
          <w:rFonts w:ascii="Times New Roman" w:hAnsi="Times New Roman" w:cs="Times New Roman"/>
          <w:sz w:val="28"/>
          <w:szCs w:val="28"/>
        </w:rPr>
        <w:t xml:space="preserve"> вышеуказанных</w:t>
      </w:r>
      <w:r w:rsidRPr="008A3279">
        <w:rPr>
          <w:rFonts w:ascii="Times New Roman" w:hAnsi="Times New Roman" w:cs="Times New Roman"/>
          <w:sz w:val="28"/>
          <w:szCs w:val="28"/>
        </w:rPr>
        <w:t xml:space="preserve"> публичных слушаний в следующем составе:</w:t>
      </w:r>
    </w:p>
    <w:p w:rsidR="00B329EF" w:rsidRPr="008A3279" w:rsidRDefault="00B329EF" w:rsidP="00FF05BC">
      <w:pPr>
        <w:pStyle w:val="ListParagraph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A3279">
        <w:rPr>
          <w:rFonts w:ascii="Times New Roman" w:hAnsi="Times New Roman" w:cs="Times New Roman"/>
          <w:sz w:val="28"/>
          <w:szCs w:val="28"/>
        </w:rPr>
        <w:t xml:space="preserve">Бармашов Андрей Викторович, </w:t>
      </w: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 рабочий посёлок Волово</w:t>
      </w:r>
      <w:r w:rsidRPr="008A3279">
        <w:rPr>
          <w:rFonts w:ascii="Times New Roman" w:hAnsi="Times New Roman" w:cs="Times New Roman"/>
          <w:sz w:val="28"/>
          <w:szCs w:val="28"/>
        </w:rPr>
        <w:t xml:space="preserve">  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327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а, председатель комиссии;</w:t>
      </w:r>
    </w:p>
    <w:p w:rsidR="00B329EF" w:rsidRDefault="00B329EF" w:rsidP="00FF05BC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A3279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A3279">
        <w:rPr>
          <w:rFonts w:ascii="Times New Roman" w:hAnsi="Times New Roman" w:cs="Times New Roman"/>
          <w:sz w:val="28"/>
          <w:szCs w:val="28"/>
        </w:rPr>
        <w:t>:</w:t>
      </w:r>
    </w:p>
    <w:p w:rsidR="00B329EF" w:rsidRPr="008A3279" w:rsidRDefault="00B329EF" w:rsidP="006B0D76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Барсукова Наталья Николаевна, депутат </w:t>
      </w:r>
      <w:r w:rsidRPr="008A3279">
        <w:rPr>
          <w:rFonts w:ascii="Times New Roman" w:hAnsi="Times New Roman" w:cs="Times New Roman"/>
          <w:sz w:val="28"/>
          <w:szCs w:val="28"/>
        </w:rPr>
        <w:t xml:space="preserve">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8A327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r w:rsidRPr="008A3279">
        <w:rPr>
          <w:rFonts w:ascii="Times New Roman" w:hAnsi="Times New Roman" w:cs="Times New Roman"/>
          <w:sz w:val="28"/>
          <w:szCs w:val="28"/>
        </w:rPr>
        <w:t>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327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а; </w:t>
      </w:r>
    </w:p>
    <w:p w:rsidR="00B329EF" w:rsidRPr="008A3279" w:rsidRDefault="00B329EF" w:rsidP="00FF05BC">
      <w:pPr>
        <w:pStyle w:val="ListParagraph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Фомичёв Степан Алексеевич</w:t>
      </w:r>
      <w:r w:rsidRPr="008A3279">
        <w:rPr>
          <w:rFonts w:ascii="Times New Roman" w:hAnsi="Times New Roman" w:cs="Times New Roman"/>
          <w:sz w:val="28"/>
          <w:szCs w:val="28"/>
        </w:rPr>
        <w:t>, начальник финансового управления администрации муниципального образования Воловский район;</w:t>
      </w:r>
    </w:p>
    <w:p w:rsidR="00B329EF" w:rsidRPr="008A3279" w:rsidRDefault="00B329EF" w:rsidP="00FF05BC">
      <w:pPr>
        <w:pStyle w:val="ListParagraph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279">
        <w:rPr>
          <w:rFonts w:ascii="Times New Roman" w:hAnsi="Times New Roman" w:cs="Times New Roman"/>
          <w:sz w:val="28"/>
          <w:szCs w:val="28"/>
        </w:rPr>
        <w:t xml:space="preserve">Ежова Марина Николаевна, депутат Собрания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Pr="008A32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r w:rsidRPr="008A3279">
        <w:rPr>
          <w:rFonts w:ascii="Times New Roman" w:hAnsi="Times New Roman" w:cs="Times New Roman"/>
          <w:sz w:val="28"/>
          <w:szCs w:val="28"/>
        </w:rPr>
        <w:t>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327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3279">
        <w:rPr>
          <w:rFonts w:ascii="Times New Roman" w:hAnsi="Times New Roman" w:cs="Times New Roman"/>
          <w:sz w:val="28"/>
          <w:szCs w:val="28"/>
        </w:rPr>
        <w:t>;</w:t>
      </w:r>
    </w:p>
    <w:p w:rsidR="00B329EF" w:rsidRDefault="00B329EF" w:rsidP="00CE09C4">
      <w:pPr>
        <w:pStyle w:val="ListParagraph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Батов Сергей Иванович,</w:t>
      </w:r>
      <w:r w:rsidRPr="006D17EB">
        <w:rPr>
          <w:rFonts w:ascii="Times New Roman" w:hAnsi="Times New Roman" w:cs="Times New Roman"/>
          <w:sz w:val="28"/>
          <w:szCs w:val="28"/>
        </w:rPr>
        <w:t xml:space="preserve"> </w:t>
      </w:r>
      <w:r w:rsidRPr="008A3279">
        <w:rPr>
          <w:rFonts w:ascii="Times New Roman" w:hAnsi="Times New Roman" w:cs="Times New Roman"/>
          <w:sz w:val="28"/>
          <w:szCs w:val="28"/>
        </w:rPr>
        <w:t xml:space="preserve">депутат Собрания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Pr="008A32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r w:rsidRPr="008A3279">
        <w:rPr>
          <w:rFonts w:ascii="Times New Roman" w:hAnsi="Times New Roman" w:cs="Times New Roman"/>
          <w:sz w:val="28"/>
          <w:szCs w:val="28"/>
        </w:rPr>
        <w:t>Воловск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327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B329EF" w:rsidRDefault="00B329EF" w:rsidP="000418F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B329EF" w:rsidRDefault="00B329EF" w:rsidP="000418F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Тульская область, Воловский район, п. Волово, ул Ленина, д. 48, кабинет 44 до </w:t>
      </w:r>
      <w:r w:rsidRPr="001A26EA">
        <w:rPr>
          <w:rFonts w:ascii="Times New Roman" w:hAnsi="Times New Roman" w:cs="Times New Roman"/>
          <w:sz w:val="28"/>
          <w:szCs w:val="28"/>
        </w:rPr>
        <w:t>10 мая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B329EF" w:rsidRDefault="00B329EF" w:rsidP="00890124">
      <w:pPr>
        <w:pStyle w:val="ListParagraph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6.</w:t>
      </w:r>
      <w:r w:rsidRPr="009D6CA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настоящее решение  в газете «Время и люди» и разместить на официальном сайте муниципального образования Воловский район в сети «Интернет».</w:t>
      </w:r>
    </w:p>
    <w:p w:rsidR="00B329EF" w:rsidRPr="009D6CA9" w:rsidRDefault="00B329EF" w:rsidP="00890124">
      <w:pPr>
        <w:pStyle w:val="ListParagraph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7.Настоящее решение вступает в силу со дня его опубликования.</w:t>
      </w:r>
      <w:r w:rsidRPr="009D6CA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329EF" w:rsidRDefault="00B329EF" w:rsidP="00162FF7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B329EF" w:rsidRDefault="00B329EF" w:rsidP="00162FF7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29EF" w:rsidRDefault="00B329EF" w:rsidP="00162FF7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B329EF">
        <w:tc>
          <w:tcPr>
            <w:tcW w:w="4785" w:type="dxa"/>
          </w:tcPr>
          <w:p w:rsidR="00B329EF" w:rsidRDefault="00B329E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муниципального образования рабочий поселок Волово Воловского района</w:t>
            </w:r>
          </w:p>
        </w:tc>
        <w:tc>
          <w:tcPr>
            <w:tcW w:w="4785" w:type="dxa"/>
          </w:tcPr>
          <w:p w:rsidR="00B329EF" w:rsidRDefault="00B329E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329EF" w:rsidRDefault="00B329E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329EF" w:rsidRDefault="00B329E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А.В. Бармашов</w:t>
            </w:r>
          </w:p>
        </w:tc>
      </w:tr>
    </w:tbl>
    <w:p w:rsidR="00B329EF" w:rsidRDefault="00B329EF" w:rsidP="00162FF7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29EF" w:rsidRPr="009D6CA9" w:rsidRDefault="00B329EF" w:rsidP="000E342E">
      <w:pPr>
        <w:pStyle w:val="ListParagraph"/>
        <w:jc w:val="both"/>
      </w:pPr>
      <w:r>
        <w:t xml:space="preserve">        </w:t>
      </w:r>
      <w:r w:rsidRPr="009D6CA9">
        <w:t xml:space="preserve"> </w:t>
      </w:r>
    </w:p>
    <w:sectPr w:rsidR="00B329EF" w:rsidRPr="009D6CA9" w:rsidSect="00CA2B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9EF" w:rsidRDefault="00B329EF">
      <w:r>
        <w:separator/>
      </w:r>
    </w:p>
  </w:endnote>
  <w:endnote w:type="continuationSeparator" w:id="0">
    <w:p w:rsidR="00B329EF" w:rsidRDefault="00B32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9EF" w:rsidRDefault="00B329EF">
      <w:r>
        <w:separator/>
      </w:r>
    </w:p>
  </w:footnote>
  <w:footnote w:type="continuationSeparator" w:id="0">
    <w:p w:rsidR="00B329EF" w:rsidRDefault="00B32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9EF" w:rsidRDefault="00B329EF" w:rsidP="00B4509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329EF" w:rsidRDefault="00B329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925"/>
    <w:multiLevelType w:val="hybridMultilevel"/>
    <w:tmpl w:val="70FA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F7"/>
    <w:rsid w:val="00026915"/>
    <w:rsid w:val="00040877"/>
    <w:rsid w:val="000418F9"/>
    <w:rsid w:val="0004344D"/>
    <w:rsid w:val="00066352"/>
    <w:rsid w:val="00073FE8"/>
    <w:rsid w:val="000A62D5"/>
    <w:rsid w:val="000C3877"/>
    <w:rsid w:val="000D3AF4"/>
    <w:rsid w:val="000E1B49"/>
    <w:rsid w:val="000E342E"/>
    <w:rsid w:val="000E790E"/>
    <w:rsid w:val="001073F8"/>
    <w:rsid w:val="00122355"/>
    <w:rsid w:val="00124358"/>
    <w:rsid w:val="001410F4"/>
    <w:rsid w:val="00145AA9"/>
    <w:rsid w:val="00162811"/>
    <w:rsid w:val="00162FF7"/>
    <w:rsid w:val="00165531"/>
    <w:rsid w:val="001656C6"/>
    <w:rsid w:val="00190590"/>
    <w:rsid w:val="00192ABA"/>
    <w:rsid w:val="001A26EA"/>
    <w:rsid w:val="001A76B4"/>
    <w:rsid w:val="001B4F11"/>
    <w:rsid w:val="001B5066"/>
    <w:rsid w:val="001D076E"/>
    <w:rsid w:val="002062D9"/>
    <w:rsid w:val="00213379"/>
    <w:rsid w:val="0023281B"/>
    <w:rsid w:val="0024475D"/>
    <w:rsid w:val="002477BC"/>
    <w:rsid w:val="00254964"/>
    <w:rsid w:val="0027610D"/>
    <w:rsid w:val="002A2B30"/>
    <w:rsid w:val="002C0766"/>
    <w:rsid w:val="002E0FEA"/>
    <w:rsid w:val="002E423B"/>
    <w:rsid w:val="002F77C4"/>
    <w:rsid w:val="0030406F"/>
    <w:rsid w:val="0032436F"/>
    <w:rsid w:val="0034421C"/>
    <w:rsid w:val="0036311B"/>
    <w:rsid w:val="003C3B86"/>
    <w:rsid w:val="003E6EE0"/>
    <w:rsid w:val="00402579"/>
    <w:rsid w:val="00407F3A"/>
    <w:rsid w:val="00416D58"/>
    <w:rsid w:val="004350C7"/>
    <w:rsid w:val="00455C49"/>
    <w:rsid w:val="00462EB2"/>
    <w:rsid w:val="00484BBC"/>
    <w:rsid w:val="004A7250"/>
    <w:rsid w:val="004B3441"/>
    <w:rsid w:val="004B71AF"/>
    <w:rsid w:val="004F176C"/>
    <w:rsid w:val="0055460B"/>
    <w:rsid w:val="00560E24"/>
    <w:rsid w:val="00567A4D"/>
    <w:rsid w:val="00577071"/>
    <w:rsid w:val="0059674F"/>
    <w:rsid w:val="005A338A"/>
    <w:rsid w:val="005C56DA"/>
    <w:rsid w:val="005D04B4"/>
    <w:rsid w:val="005D7109"/>
    <w:rsid w:val="00633596"/>
    <w:rsid w:val="00640B7E"/>
    <w:rsid w:val="006454CD"/>
    <w:rsid w:val="00647B49"/>
    <w:rsid w:val="0065586A"/>
    <w:rsid w:val="006869A4"/>
    <w:rsid w:val="00693026"/>
    <w:rsid w:val="006B0D76"/>
    <w:rsid w:val="006D17EB"/>
    <w:rsid w:val="006E1874"/>
    <w:rsid w:val="0071101E"/>
    <w:rsid w:val="007278CB"/>
    <w:rsid w:val="00736D36"/>
    <w:rsid w:val="007432CC"/>
    <w:rsid w:val="0076739A"/>
    <w:rsid w:val="007827CF"/>
    <w:rsid w:val="007B05E5"/>
    <w:rsid w:val="007B6AE5"/>
    <w:rsid w:val="007E3B08"/>
    <w:rsid w:val="007F77A0"/>
    <w:rsid w:val="00825DAD"/>
    <w:rsid w:val="00850934"/>
    <w:rsid w:val="00851816"/>
    <w:rsid w:val="00890124"/>
    <w:rsid w:val="008A3279"/>
    <w:rsid w:val="008F5759"/>
    <w:rsid w:val="009065E4"/>
    <w:rsid w:val="009103B1"/>
    <w:rsid w:val="00923A97"/>
    <w:rsid w:val="00945072"/>
    <w:rsid w:val="009D6CA9"/>
    <w:rsid w:val="009E48E6"/>
    <w:rsid w:val="00A16393"/>
    <w:rsid w:val="00A21199"/>
    <w:rsid w:val="00A31631"/>
    <w:rsid w:val="00A31A86"/>
    <w:rsid w:val="00A567CE"/>
    <w:rsid w:val="00A70BAF"/>
    <w:rsid w:val="00A70CBF"/>
    <w:rsid w:val="00A738A3"/>
    <w:rsid w:val="00AB273B"/>
    <w:rsid w:val="00AD105D"/>
    <w:rsid w:val="00B155FB"/>
    <w:rsid w:val="00B244E7"/>
    <w:rsid w:val="00B329EF"/>
    <w:rsid w:val="00B35FBF"/>
    <w:rsid w:val="00B45091"/>
    <w:rsid w:val="00B87D07"/>
    <w:rsid w:val="00BA4FA3"/>
    <w:rsid w:val="00BC59DB"/>
    <w:rsid w:val="00BC7842"/>
    <w:rsid w:val="00BF7EA1"/>
    <w:rsid w:val="00C52444"/>
    <w:rsid w:val="00C66130"/>
    <w:rsid w:val="00C742B8"/>
    <w:rsid w:val="00C801D1"/>
    <w:rsid w:val="00C90BC4"/>
    <w:rsid w:val="00CA2BCF"/>
    <w:rsid w:val="00CB2F2A"/>
    <w:rsid w:val="00CB4975"/>
    <w:rsid w:val="00CC4C9B"/>
    <w:rsid w:val="00CE09C4"/>
    <w:rsid w:val="00CE4EED"/>
    <w:rsid w:val="00D0056A"/>
    <w:rsid w:val="00D07ACC"/>
    <w:rsid w:val="00D27A59"/>
    <w:rsid w:val="00D41EC4"/>
    <w:rsid w:val="00D60E7D"/>
    <w:rsid w:val="00D677F3"/>
    <w:rsid w:val="00D818C9"/>
    <w:rsid w:val="00D8767D"/>
    <w:rsid w:val="00DA401D"/>
    <w:rsid w:val="00DD2186"/>
    <w:rsid w:val="00DD735F"/>
    <w:rsid w:val="00E00F9E"/>
    <w:rsid w:val="00E06F09"/>
    <w:rsid w:val="00E118DA"/>
    <w:rsid w:val="00E3523A"/>
    <w:rsid w:val="00E35F32"/>
    <w:rsid w:val="00E40A31"/>
    <w:rsid w:val="00E6200C"/>
    <w:rsid w:val="00E67B18"/>
    <w:rsid w:val="00E72CC8"/>
    <w:rsid w:val="00F24D45"/>
    <w:rsid w:val="00F40F62"/>
    <w:rsid w:val="00F967C2"/>
    <w:rsid w:val="00FB1473"/>
    <w:rsid w:val="00FD01EA"/>
    <w:rsid w:val="00FF0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7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2FF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E0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90E"/>
    <w:rPr>
      <w:rFonts w:ascii="Times New Roman" w:hAnsi="Times New Roman" w:cs="Times New Roman"/>
      <w:sz w:val="2"/>
      <w:szCs w:val="2"/>
      <w:lang w:eastAsia="en-US"/>
    </w:rPr>
  </w:style>
  <w:style w:type="paragraph" w:styleId="Header">
    <w:name w:val="header"/>
    <w:basedOn w:val="Normal"/>
    <w:link w:val="HeaderChar"/>
    <w:uiPriority w:val="99"/>
    <w:rsid w:val="00CA2B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0E7D"/>
    <w:rPr>
      <w:lang w:eastAsia="en-US"/>
    </w:rPr>
  </w:style>
  <w:style w:type="character" w:styleId="PageNumber">
    <w:name w:val="page number"/>
    <w:basedOn w:val="DefaultParagraphFont"/>
    <w:uiPriority w:val="99"/>
    <w:rsid w:val="00CA2BCF"/>
  </w:style>
  <w:style w:type="paragraph" w:customStyle="1" w:styleId="ConsPlusTitle">
    <w:name w:val="ConsPlusTitle"/>
    <w:uiPriority w:val="99"/>
    <w:rsid w:val="00CC4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4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</TotalTime>
  <Pages>2</Pages>
  <Words>507</Words>
  <Characters>2896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42</cp:revision>
  <cp:lastPrinted>2016-04-01T14:58:00Z</cp:lastPrinted>
  <dcterms:created xsi:type="dcterms:W3CDTF">2015-11-26T09:11:00Z</dcterms:created>
  <dcterms:modified xsi:type="dcterms:W3CDTF">2017-04-17T10:19:00Z</dcterms:modified>
</cp:coreProperties>
</file>